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EAB74" w14:textId="77777777" w:rsidR="00145BA2" w:rsidRDefault="00145BA2" w:rsidP="00145B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PLUMSTEAD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1422 – 1465)</w:t>
      </w:r>
    </w:p>
    <w:p w14:paraId="65546A30" w14:textId="77777777" w:rsidR="00145BA2" w:rsidRDefault="00145BA2" w:rsidP="00145BA2">
      <w:pPr>
        <w:pStyle w:val="NoSpacing"/>
        <w:rPr>
          <w:rFonts w:cs="Times New Roman"/>
          <w:szCs w:val="24"/>
        </w:rPr>
      </w:pPr>
    </w:p>
    <w:p w14:paraId="727AA6C0" w14:textId="77777777" w:rsidR="00145BA2" w:rsidRDefault="00145BA2" w:rsidP="00145BA2">
      <w:pPr>
        <w:pStyle w:val="NoSpacing"/>
        <w:rPr>
          <w:rFonts w:cs="Times New Roman"/>
          <w:szCs w:val="24"/>
        </w:rPr>
      </w:pPr>
    </w:p>
    <w:p w14:paraId="665C027E" w14:textId="77777777" w:rsidR="00145BA2" w:rsidRDefault="00145BA2" w:rsidP="00145B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John </w:t>
      </w:r>
      <w:proofErr w:type="gramStart"/>
      <w:r>
        <w:rPr>
          <w:rFonts w:cs="Times New Roman"/>
          <w:szCs w:val="24"/>
        </w:rPr>
        <w:t>Plumstead(</w:t>
      </w:r>
      <w:proofErr w:type="gramEnd"/>
      <w:r>
        <w:rPr>
          <w:rFonts w:cs="Times New Roman"/>
          <w:szCs w:val="24"/>
        </w:rPr>
        <w:t>d.1445)(q.v.).</w:t>
      </w:r>
    </w:p>
    <w:p w14:paraId="72D88798" w14:textId="77777777" w:rsidR="00145BA2" w:rsidRDefault="00145BA2" w:rsidP="00145B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77D6BAAA" w14:textId="77777777" w:rsidR="00145BA2" w:rsidRDefault="00145BA2" w:rsidP="00145B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(1444) Mary McCall (1425 – 1499).   (ibid.)</w:t>
      </w:r>
    </w:p>
    <w:p w14:paraId="03C4140E" w14:textId="77777777" w:rsidR="00145BA2" w:rsidRDefault="00145BA2" w:rsidP="00145B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Daughter:   Amy(q.v.).    (ibid.)</w:t>
      </w:r>
    </w:p>
    <w:p w14:paraId="14422026" w14:textId="77777777" w:rsidR="00145BA2" w:rsidRDefault="00145BA2" w:rsidP="00145BA2">
      <w:pPr>
        <w:pStyle w:val="NoSpacing"/>
        <w:rPr>
          <w:rFonts w:cs="Times New Roman"/>
          <w:szCs w:val="24"/>
        </w:rPr>
      </w:pPr>
    </w:p>
    <w:p w14:paraId="47D81B16" w14:textId="77777777" w:rsidR="00145BA2" w:rsidRDefault="00145BA2" w:rsidP="00145BA2">
      <w:pPr>
        <w:pStyle w:val="NoSpacing"/>
        <w:rPr>
          <w:rFonts w:cs="Times New Roman"/>
          <w:szCs w:val="24"/>
        </w:rPr>
      </w:pPr>
    </w:p>
    <w:p w14:paraId="4893E732" w14:textId="77777777" w:rsidR="00145BA2" w:rsidRDefault="00145BA2" w:rsidP="00145B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September 2023</w:t>
      </w:r>
    </w:p>
    <w:p w14:paraId="3F18E92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AF530" w14:textId="77777777" w:rsidR="00145BA2" w:rsidRDefault="00145BA2" w:rsidP="009139A6">
      <w:r>
        <w:separator/>
      </w:r>
    </w:p>
  </w:endnote>
  <w:endnote w:type="continuationSeparator" w:id="0">
    <w:p w14:paraId="27ABB35A" w14:textId="77777777" w:rsidR="00145BA2" w:rsidRDefault="00145B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947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E3E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BEE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8F89E" w14:textId="77777777" w:rsidR="00145BA2" w:rsidRDefault="00145BA2" w:rsidP="009139A6">
      <w:r>
        <w:separator/>
      </w:r>
    </w:p>
  </w:footnote>
  <w:footnote w:type="continuationSeparator" w:id="0">
    <w:p w14:paraId="05215FEF" w14:textId="77777777" w:rsidR="00145BA2" w:rsidRDefault="00145B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0DB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E08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AD0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BA2"/>
    <w:rsid w:val="000666E0"/>
    <w:rsid w:val="00145BA2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E3496"/>
  <w15:chartTrackingRefBased/>
  <w15:docId w15:val="{A2612F9A-EF27-42DB-AE06-537558C2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2023-12-15T21:41:00Z</dcterms:created>
  <dcterms:modified xsi:type="dcterms:W3CDTF">2023-12-15T21:42:00Z</dcterms:modified>
</cp:coreProperties>
</file>